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F9A00" w14:textId="77777777" w:rsidR="00686BC7" w:rsidRDefault="00686BC7" w:rsidP="00686BC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RYCHERES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5673DDAC" w14:textId="77777777" w:rsidR="00686BC7" w:rsidRDefault="00686BC7" w:rsidP="00686BC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Dilham</w:t>
      </w:r>
      <w:proofErr w:type="spellEnd"/>
      <w:r>
        <w:rPr>
          <w:rFonts w:cs="Times New Roman"/>
          <w:szCs w:val="24"/>
        </w:rPr>
        <w:t>, Suffolk. Gentleman.</w:t>
      </w:r>
    </w:p>
    <w:p w14:paraId="360BEA00" w14:textId="77777777" w:rsidR="00686BC7" w:rsidRDefault="00686BC7" w:rsidP="00686BC7">
      <w:pPr>
        <w:pStyle w:val="NoSpacing"/>
        <w:rPr>
          <w:rFonts w:cs="Times New Roman"/>
          <w:szCs w:val="24"/>
        </w:rPr>
      </w:pPr>
    </w:p>
    <w:p w14:paraId="021CC5AA" w14:textId="77777777" w:rsidR="00686BC7" w:rsidRDefault="00686BC7" w:rsidP="00686BC7">
      <w:pPr>
        <w:pStyle w:val="NoSpacing"/>
        <w:rPr>
          <w:rFonts w:cs="Times New Roman"/>
          <w:szCs w:val="24"/>
        </w:rPr>
      </w:pPr>
    </w:p>
    <w:p w14:paraId="24D7BF0F" w14:textId="77777777" w:rsidR="00686BC7" w:rsidRDefault="00686BC7" w:rsidP="00686BC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made a plaint of debt against John Elys of Wyndham, Norfolk(q.v.).</w:t>
      </w:r>
    </w:p>
    <w:p w14:paraId="03C9740D" w14:textId="77777777" w:rsidR="00686BC7" w:rsidRDefault="00686BC7" w:rsidP="00686BC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6275D9C8" w14:textId="77777777" w:rsidR="00686BC7" w:rsidRDefault="00686BC7" w:rsidP="00686BC7">
      <w:pPr>
        <w:pStyle w:val="NoSpacing"/>
        <w:rPr>
          <w:rFonts w:cs="Times New Roman"/>
          <w:szCs w:val="24"/>
        </w:rPr>
      </w:pPr>
    </w:p>
    <w:p w14:paraId="5E30BD4C" w14:textId="77777777" w:rsidR="00686BC7" w:rsidRDefault="00686BC7" w:rsidP="00686BC7">
      <w:pPr>
        <w:pStyle w:val="NoSpacing"/>
        <w:rPr>
          <w:rFonts w:cs="Times New Roman"/>
          <w:szCs w:val="24"/>
        </w:rPr>
      </w:pPr>
    </w:p>
    <w:p w14:paraId="0EDAFF2E" w14:textId="77777777" w:rsidR="00686BC7" w:rsidRDefault="00686BC7" w:rsidP="00686BC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February 2024</w:t>
      </w:r>
    </w:p>
    <w:p w14:paraId="2C964CA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76079" w14:textId="77777777" w:rsidR="00686BC7" w:rsidRDefault="00686BC7" w:rsidP="009139A6">
      <w:r>
        <w:separator/>
      </w:r>
    </w:p>
  </w:endnote>
  <w:endnote w:type="continuationSeparator" w:id="0">
    <w:p w14:paraId="0B947685" w14:textId="77777777" w:rsidR="00686BC7" w:rsidRDefault="00686BC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AEF4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4FCD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93D5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E372C" w14:textId="77777777" w:rsidR="00686BC7" w:rsidRDefault="00686BC7" w:rsidP="009139A6">
      <w:r>
        <w:separator/>
      </w:r>
    </w:p>
  </w:footnote>
  <w:footnote w:type="continuationSeparator" w:id="0">
    <w:p w14:paraId="431F3722" w14:textId="77777777" w:rsidR="00686BC7" w:rsidRDefault="00686BC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2E51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B0B4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481A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BC7"/>
    <w:rsid w:val="000666E0"/>
    <w:rsid w:val="002510B7"/>
    <w:rsid w:val="00270799"/>
    <w:rsid w:val="005C130B"/>
    <w:rsid w:val="00686BC7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982A8"/>
  <w15:chartTrackingRefBased/>
  <w15:docId w15:val="{82EA81FA-DA37-469E-9773-B20616578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86BC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2024-03-29T21:24:00Z</dcterms:created>
  <dcterms:modified xsi:type="dcterms:W3CDTF">2024-03-29T21:25:00Z</dcterms:modified>
</cp:coreProperties>
</file>